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3065D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BOTELEY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918063D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Winchcombe, Gloucestershire. Clerk.</w:t>
      </w:r>
    </w:p>
    <w:p w14:paraId="19B40D95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</w:p>
    <w:p w14:paraId="2B79C22E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</w:p>
    <w:p w14:paraId="791B2943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Randalf</w:t>
      </w:r>
      <w:proofErr w:type="spellEnd"/>
      <w:r>
        <w:rPr>
          <w:rFonts w:cs="Times New Roman"/>
          <w:szCs w:val="24"/>
        </w:rPr>
        <w:t xml:space="preserve"> of Winchcombe(q.v.) brought a plaint of debt against</w:t>
      </w:r>
    </w:p>
    <w:p w14:paraId="220AE547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Thomas Norrys of Gretton(q.v.).</w:t>
      </w:r>
    </w:p>
    <w:p w14:paraId="170AAB0A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F5054BC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</w:p>
    <w:p w14:paraId="17CF6952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</w:p>
    <w:p w14:paraId="0B082B09" w14:textId="77777777" w:rsidR="00517391" w:rsidRDefault="00517391" w:rsidP="005173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July 2023</w:t>
      </w:r>
    </w:p>
    <w:p w14:paraId="726283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2566" w14:textId="77777777" w:rsidR="00517391" w:rsidRDefault="00517391" w:rsidP="009139A6">
      <w:r>
        <w:separator/>
      </w:r>
    </w:p>
  </w:endnote>
  <w:endnote w:type="continuationSeparator" w:id="0">
    <w:p w14:paraId="21291F13" w14:textId="77777777" w:rsidR="00517391" w:rsidRDefault="005173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32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85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E7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D5E17" w14:textId="77777777" w:rsidR="00517391" w:rsidRDefault="00517391" w:rsidP="009139A6">
      <w:r>
        <w:separator/>
      </w:r>
    </w:p>
  </w:footnote>
  <w:footnote w:type="continuationSeparator" w:id="0">
    <w:p w14:paraId="1B41A62E" w14:textId="77777777" w:rsidR="00517391" w:rsidRDefault="005173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A5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2F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CA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91"/>
    <w:rsid w:val="000666E0"/>
    <w:rsid w:val="002510B7"/>
    <w:rsid w:val="0051739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6DCDF"/>
  <w15:chartTrackingRefBased/>
  <w15:docId w15:val="{A9C1676D-C70B-42F1-ADAF-92D6BDFD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73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2023-09-24T17:49:00Z</dcterms:created>
  <dcterms:modified xsi:type="dcterms:W3CDTF">2023-09-24T17:49:00Z</dcterms:modified>
</cp:coreProperties>
</file>